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25" w:rsidRDefault="00691525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rPr>
          <w:rFonts w:ascii="Times New Roman" w:hAnsi="Times New Roman" w:cs="Times New Roman"/>
          <w:b/>
          <w:sz w:val="24"/>
          <w:szCs w:val="24"/>
        </w:rPr>
      </w:pPr>
    </w:p>
    <w:p w:rsidR="00691525" w:rsidRDefault="006915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ДОЛЖНОСТНАЯ ИНСТРУКЦИЯ </w:t>
      </w:r>
    </w:p>
    <w:p w:rsidR="00691525" w:rsidRDefault="006915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учителя, работающего по ФГОС с обучающимися с ограниченными возможностями здоровья и умственной отсталостью</w:t>
      </w:r>
    </w:p>
    <w:p w:rsidR="00691525" w:rsidRDefault="00691525">
      <w:pPr>
        <w:pStyle w:val="ListParagraph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Настоящая должностная инструкция разработана на основе квалификационной характеристики учителя образовательного учреждения, утвержденной приказом Министерства здравоохранения и социального развития Российской Федерации от 26.08.2010г.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 При составлении инструкции учтены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Учитель назначается и освобождается от должности директором школы. На период отсутствия учителя (отпуск, болезнь и пр.) его обязанности исполняет лицо, назначенное приказом директором учреждения. Данное лицо приобретает соответствующие права и несет ответственность за качественное и своевременное исполнение возложенных на него обязанностей.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Учитель должен иметь высшее профессиональное образование или среднее профессиональное образование.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Учитель подчиняется непосредственно заместителю директора по учебно-воспитательной работе.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 своей деятельности учитель руководствуется Конституцией и законами Российской Федерации, указами, постановлениями и решениями Президента Российской Федерации, федеральных, региональных и муниципальных органов управления образованием по вопросам образования и 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 Учитель соблюдает Конвенцию о правах ребёнка.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1.6. Учитель, работающий по ФГОС с детьми с ограниченными возможностями здоровья (далее ФГОС ОВЗ) и детьми с умственной отсталостью (далее ФГОС УО), должен знать: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-требования ФГОС ОВЗ и ФГОС УО и рекомендации по их реализации в образовательном учреждении;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-методики преподавания предметов и воспитательной работы, программы и учебники, отвечающие требованиям ФГОС ОВЗ и ФГОС УО;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-приоритетные направления развития образовательной системы Российской Федерации;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-законы и иные нормативные правовые акты, регламентирующие образовательную деятельность; -Конвенцию о правах ребенка;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-педагогику, психологию, возрастную физиологию;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-школьную гигиену;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-методику преподавания предмета;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-программы и учебники по преподаваемому предмету;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-методику воспитательной работы; требования к оснащению и оборудованию учебных кабинетов и подсобных помещений к ним;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-средства обучения и их дидактические возможности;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-основы научной организации труда;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-основы экологии, экономики, социологии;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-нормативные документы по вопросам обучения и воспитания детей и молодежи;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-теорию и методы управления образовательными системами;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-методы формирования основных составляющих компетентности (профессиональной, коммуникативной, информационной, правовой);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-современные педагогические технологии продуктивного, дифференцированного обучения, реализации компетентностного подхода, развивающего обучения;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-технологии диагностики причин конфликтных ситуаций, их профилактики и разрешения;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-основы экологии, экономики, социологии;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трудовое законодательство;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-основы работы с текстовыми редакторами, электронными таблицами, электронной почтой и браузерами, мультимедийным оборудованием;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трудовое законодательство; 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-правила внутреннего трудового распорядка образовательного учреждения;</w:t>
      </w:r>
    </w:p>
    <w:p w:rsidR="00691525" w:rsidRDefault="006915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-правила по охране труда и пожарной безопасности.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Учитель участвует в образовательном процессе по экспериментальному переходу на федеральные государственные стандарты образования детей с ограниченными возможностями здоровья, направленном на предупреждение, компенсацию и коррекцию отклонений в развитии.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Функции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Основными направлениями деятельности учителя, работающего по ФГОС ОВЗ и ФГОС УО, являются: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2.1.Практическое использование в работе с учащимися апробированных коррекционных методик по исправлению отклонений в развитии и восстановлению нарушенных функций. 2.2.Осуществление обучения и воспитания обучающихся с учетом их психолого-физиологических особенностей и специфики преподаваемых предметов,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рамках федерального государственного образовательного стандарта второго поколения, современные образовательные технологии, включая информационные, а также цифровые образовательные ресурсы. </w:t>
      </w:r>
      <w:r>
        <w:rPr>
          <w:rFonts w:ascii="Times New Roman" w:hAnsi="Times New Roman" w:cs="Times New Roman"/>
          <w:sz w:val="24"/>
          <w:szCs w:val="24"/>
        </w:rPr>
        <w:br/>
        <w:t xml:space="preserve">2.3. Проведение учебных занятий,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2.4.Работа с родителями и общественностью по реализации ФГОС ОВЗ и ФГОС УО 2.5.Обеспечение режима соблюдения норм и правил техники безопасности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3.Основные составляющие компетентности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Компетентность </w:t>
      </w:r>
      <w:r>
        <w:rPr>
          <w:rFonts w:ascii="Times New Roman" w:hAnsi="Times New Roman" w:cs="Times New Roman"/>
          <w:sz w:val="24"/>
          <w:szCs w:val="24"/>
        </w:rPr>
        <w:t xml:space="preserve">- качество действий учителя, обеспечивающих адекватное и эффективное решение профессионально значимых задач, носящих проблемный характер, а так же готовность нести ответственность за свои действия.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Профессиональная компетентность –</w:t>
      </w:r>
      <w:r>
        <w:rPr>
          <w:rFonts w:ascii="Times New Roman" w:hAnsi="Times New Roman" w:cs="Times New Roman"/>
          <w:sz w:val="24"/>
          <w:szCs w:val="24"/>
        </w:rPr>
        <w:t xml:space="preserve"> качество действий учителя , обеспечивающих эффективное решение профессионально-педагогических проблем и типичных профессиональных задач, возникающих в реальных ситуациях педагогической деятельности, с использованием жизненного опыта, имеющейся квалификации, общепризнанных ценностей; владение современными образовательными технологиями, технологиями педагогической диагностики (опросов, индивидуальных и групповых интервью), психолого-педагогической коррекции, снятия стрессов и т.п., методическими приемами, педагогическими средствами и их постоянное совершенствование; использование методических идей, новой литературы и иных источников информации в области компетенции и методик преподавания для построения современных занятий с обучающимися (воспитанниками, детьми), осуществление оценочно-ценностной рефлексии.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b/>
          <w:sz w:val="24"/>
          <w:szCs w:val="24"/>
        </w:rPr>
        <w:t>Информационная компетентность</w:t>
      </w:r>
      <w:r>
        <w:rPr>
          <w:rFonts w:ascii="Times New Roman" w:hAnsi="Times New Roman" w:cs="Times New Roman"/>
          <w:sz w:val="24"/>
          <w:szCs w:val="24"/>
        </w:rPr>
        <w:t xml:space="preserve"> – качество действий учителя , обеспечивающих эффективный поиск, структурирование информации, её адаптацию к особенностям педагогического процесса и дидактическим требованиям, формулировку учебной проблемы различными информационно-коммуникативными способами, квалифицированную работу с различными информационными ресурсами, профессиональными инструментами, готовыми программно-методическими комплексами, позволяющими проектировать решение педагогических проблем и практических задач, использование автоматизированных рабочих мест учителя в образовательном процессе; регулярная самостоятельная познавательная деятельность, готовность к ведению дистанционной образовательной деятельности, использование компьютерных и мультимедийных технологий, цифровых образовательных ресурсов в образовательном процессе, ведение школьной документации на электронных носителях.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b/>
          <w:sz w:val="24"/>
          <w:szCs w:val="24"/>
        </w:rPr>
        <w:t>Коммуникативная компетентность</w:t>
      </w:r>
      <w:r>
        <w:rPr>
          <w:rFonts w:ascii="Times New Roman" w:hAnsi="Times New Roman" w:cs="Times New Roman"/>
          <w:sz w:val="24"/>
          <w:szCs w:val="24"/>
        </w:rPr>
        <w:t xml:space="preserve"> – качество действий учителя, обеспечивающих эффективное конструирование прямой и обратной связи с другим человеком; установление контакта с обучающимися (воспитанниками, детьми) разного возраста, родителями (лицами их замещающими) , коллегами по работе; умение вырабатывать стратегию, тактику и технику взаимодействий с людьми, организовывать их совместную деятельность для достижения определенных социально значимых целей; умение убеждать, аргументировать свою позицию; владение ораторским искусством, грамотностью устной и письменной речи, публичным представлением результатов своей работы, отбором адекватных форм и методов презентации.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b/>
          <w:sz w:val="24"/>
          <w:szCs w:val="24"/>
        </w:rPr>
        <w:t>Правовая компетентность</w:t>
      </w:r>
      <w:r>
        <w:rPr>
          <w:rFonts w:ascii="Times New Roman" w:hAnsi="Times New Roman" w:cs="Times New Roman"/>
          <w:sz w:val="24"/>
          <w:szCs w:val="24"/>
        </w:rPr>
        <w:t xml:space="preserve"> – качество действий учителя, обеспечивающих эффективное использование в профессиональной деятельности нормативных правовых документов для решения профессиональных задач.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Должностные обязанности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Учитель, работающий по ФГОС ОВЗ и ФГОС УО, выполняет следующие должностные обязанности: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помещениях. Обеспечивает уровень подготовки, соответствующий требованиям новых ФГОС, и несет ответственность за их реализацию в полном объеме;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Соблюдает Устав и Правила внутреннего трудового распорядка школы, иные локальные правовые акты учреждения;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 на основе примерных основных 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 предмету с практикой, обсуждает с обучающимися актуальные события современности;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Обеспечивает освоение и подтверждение обучающимися основной образовательной программы по следующим параметрам: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сформированность основ гражданской идентичности;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лежащего в основе современной картины мира.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4.6.Духовно-нравственное развитие и воспитание обучающихся, принятие ими моральных норм, нравственных установок, становление их гражданской идентичности как основы развития гражданского общества;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4.7.Создает условия для индивидуального развития всех обучающихся, в особенности тех, кто в наибольшей степени нуждается в специальных условиях обучения - одарённых детей и детей с ограниченными возможностями здоровья;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4.8.Осуществляет системно - деятельностный подход, который предполагает: - воспитание и развитие качеств личности, отвечающих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многонационального, поликультурного и поликонфессионального состава российского общества;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4.9.В оценке деятельности учащихся учитывает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4.10. Осуществляет контрольно-оценочную деятельность в образовательном процессе в том числе с использованием современных способов оценивания в условиях информационно- коммуникационных технологий (ведение электронных форм документации, электронного журнала и дневников обучающихся), ведет в установленном порядке классную документацию, осуществляет текущий контроль посещаемости и успеваемости обучающихся по принятой в школе системе, выставляет отметки в классный журнал и дневник обучающегося, своевременно представляет администрации школы отчетные данные;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4.11.Соблюдает права и свободы обучающихся, поддерживает учебную дисциплину, режим посещения занятий, уважая человеческое достоинстве, честь и репутацию обучающихся; 4.12.Вносит предложения по совершенствованию образовательного процесса в образовательном учреждении;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4.13.Осуществляет связь с родителями (лицами, их заменяющими);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4.14.Участвует в деятельности педагогического и иных советов образовательного учреждения, а также в деятельности методического объединения, творческих групп и других формах методической работы;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4.15.Выполняет правила по охране труда и пожарной безопасности;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4.16. Обеспечивает охрану жизни и здоровья обучающихся во время образовательного процесса;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Оперативно извещает руководство школы о каждом несчастном случае, принимает меры по оказанию первой доврачебной помощи;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4.18. 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обо всех недостатках в обеспечении образовательного процесса, снижающих жизнедеятельность и работоспособность организма обучающихся;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4.19. Допускает в установленном порядке на занятия представителей администрации школы в целях контроля и оценки деятельности педагога;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4.20. Участвует в установленном порядке в итоговой аттестации обучающихся; </w:t>
      </w:r>
      <w:r>
        <w:rPr>
          <w:rFonts w:ascii="Times New Roman" w:hAnsi="Times New Roman" w:cs="Times New Roman"/>
          <w:sz w:val="24"/>
          <w:szCs w:val="24"/>
        </w:rPr>
        <w:br/>
        <w:t xml:space="preserve">4.21. Заменяет на уроках временно отсутствующих учителей по распоряжению заместителя директора школы по учебно-воспитательной работе;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4.22. Дежурит по школе в соответствии с графиком дежурств;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4.23.Соблюдает этические нормы поведения в школе, быту, общественных местах, соответствующие общественному положению учителя;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4.24. В случае выполнения обязанностей заведующего кабинетом: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руководит работой лаборанта, закрепленного за кабинетом;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проводит паспортизацию своего кабинета;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контролирует целевое использование кабинета;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организует пополнение кабинета оборудованием, приборами и другим имуществом, принимает материальные ценности (кроме мебели)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разрабатывает и периодически пересматривает (не реже 1 раза в 5 лет) инструкции по охране труда, представляет их на утверждение директору;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контролирует оснащение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не допускает проведение занятий, сопряженных с опасностью для жизни и здоровья обучающихся и работников школы с извещением об этом заместителя директора школы по учебно-воспитательной работе;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вносит предложения по улучшению условий труда и учебы для включения в соглашение по охране труда;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4.25. Выполняет методические, организационные, хозяйственные работы не требующие специальных навыков во время конкретных организационно-педагогических условий (например, каникулярный период, не совпадающий с отпуском работников, отмена для обучающихся, воспитанников учебных занятий, изменение режима образовательного процесса по санитарно- эпидемиологическим, климатическим и иным основаниям и т.п.);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4.26. Проходит периодические бесплатные медицинские обследования.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Учитель, работающий по ФГОС ОВЗ и ФГОС УО, имеет право: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Участвовать в управлении школой в порядке, определяемом Уставом школы;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На защиту профессиональной чести и достоинства;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Знакомиться с жалобами и другими документами, содержащими оценку его работы, давать по ним объяснения;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учителем норм профессиональной этики;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На конфиденциальность дисциплинарного (служебного) расследования, за исключением случаев, предусмотренных законом;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Свободно выбирать и использовать методики обучения и воспитания, учебные пособия и материалы, учебники, методы оценки знаний обучающихся;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5.7. Повышать квалификацию;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5.8. Аттестоваться на добровольной основе на соответствующую квалификационную категорию и получить ее в случае успешного прохождения аттестации;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5.9. Давать обучающимся во время занятий и перемен обязательные распоряжения, относящиеся к организации занятий и соблюдению дисциплины, привлекать обучающихся к дисциплинарной ответственности в случаях и порядке, установленных Уставом школы.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Ответственность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установленном законодательством Российской Федерации порядке учитель, работающий по ФГОС ОВЗ и ФГОС УО, несет ответственность за: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-реализацию не в полном объеме образовательных программ в соответствии с учебным планом и графиком учебного процесса;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-жизнь и здоровье обучающихся во время образовательного процесса;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-нарушение прав и свобод обучающихся.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учитель несет дисциплинарную ответственность в порядке, определенном трудовым законодательством.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должности в соответствии с трудовым законодательством и Законом «Об образовании в Российской Федерации». Увольнение по этим обстоятельствам может осуществляться администрацией без согласия профсоюза и совета трудового коллектива.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За виновное причинение школе или участникам образовательного процесса ущерба в связи с исполнением (неисполнение) своих должностных обязанностей учитель несет материальную ответственность в порядке и в пределах, установленных трудовым и (или) гражданским законодательством.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За нарушение правил пожарной безопасности, охраны труда, санитарно-гигиенических правил организации учебно-воспитательного процесса учитель привлекается к административной ответственности в порядке и в случаях, предусмотренных административным законодательством.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7. Взаимоотношения и связи по должности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Учитель, работающий по ФГОС ОВЗ и ФГОС УО: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Работает в режиме выполнения объема установленной ему учебной нагрузки в соответствии с расписанием учебных занятий, участия в обязательных плановых общешкольных мероприятиях и самопланирования обязательной деятельности, на которую не установлены нормы выработки;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Заменяет в установленном порядке временно отсутствующих учителей на условиях почасовой оплаты и по тарификации (в зависимости от срока замены);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Заменяется на период временного отсутствия учителями той же специальности или учителями, имеющими отставание по учебному плану в преподавании своего предмета в данном классе;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Получает от администрации школы материалы нормативно-правового и организационно- методического характера, знакомится под расписку с соответствующими документами;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Систематически обменивается информацией по вопросам, входящим в его компетенцию, с администрацией педагогическими работниками школы, родителями обучающихся (лицами, их заменяющими);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7.6. В период каникул, не совпадающий с отпуском, привлекается администрацией школы к педагогической, методической или организационной работе в пределах времени, не превышающего учебной нагрузки до начала каникул;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Самостоятельно планирует работу на каждый учебный год и каждый триместр. 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утверждается директором школы до начала планируемого периода.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8.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pStyle w:val="NoSpacing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tabs>
          <w:tab w:val="left" w:pos="9180"/>
        </w:tabs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691525" w:rsidRDefault="0069152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Должностная инструкция </w:t>
      </w:r>
    </w:p>
    <w:p w:rsidR="00691525" w:rsidRDefault="0069152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учителя начальных классов с учетом требований </w:t>
      </w:r>
    </w:p>
    <w:p w:rsidR="00691525" w:rsidRDefault="0069152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ФГОС НОО, ФГОС ОВЗ и ФГОС УО</w:t>
      </w:r>
    </w:p>
    <w:p w:rsidR="00691525" w:rsidRDefault="0069152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525" w:rsidRDefault="0069152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1. Общие требования к учителю начальных классов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 Учитель начальных классов должен знать: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Конституцию РФ; </w:t>
      </w:r>
    </w:p>
    <w:p w:rsidR="00691525" w:rsidRDefault="00691525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«Об образовании в Российской Федерации» от 29 декабря 2012 г. № 273-ФЗ, решения Правительства РФ и органов управления образованием по вопросам образования; </w:t>
      </w:r>
    </w:p>
    <w:p w:rsidR="00691525" w:rsidRDefault="00691525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Конвенцию о правах ребенка; </w:t>
      </w:r>
    </w:p>
    <w:p w:rsidR="00691525" w:rsidRDefault="00691525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Федеральные государственные образовательные стандарты начального общего образования (далее – ФГОС НОО); </w:t>
      </w:r>
    </w:p>
    <w:p w:rsidR="00691525" w:rsidRDefault="00691525">
      <w:pPr>
        <w:spacing w:before="24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Федеральные государственные образовательные стандарты образования обучающихся с ограниченными возможностями здоровья от 19.12.2014 г. № 1598;                                           </w:t>
      </w:r>
    </w:p>
    <w:p w:rsidR="00691525" w:rsidRDefault="00691525">
      <w:pPr>
        <w:spacing w:before="24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Федеральные государственные образовательные стандарты образования обучающихся с умственной отсталостью (интеллектуальными нарушениями) от 19.12.2014 г. № 1599 (далее – ФГОС ОВЗ и ФГОС УО);                                                                       </w:t>
      </w:r>
    </w:p>
    <w:p w:rsidR="00691525" w:rsidRDefault="00691525">
      <w:pPr>
        <w:spacing w:before="24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691525" w:rsidRDefault="00691525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требования ФГОС ОВЗ и ФГОС УО  и рекомендации по их реализации в общеобразовательном учреждении;</w:t>
      </w:r>
    </w:p>
    <w:p w:rsidR="00691525" w:rsidRDefault="00691525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методики преподавания предметов и воспитательной работы, программы и учебники, отвечающие требованиям ФГОС ОВЗ и ФГОС УО;</w:t>
      </w:r>
    </w:p>
    <w:p w:rsidR="00691525" w:rsidRDefault="00691525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требования к оснащению и оборудованию учебных кабинетов и подсобных помещений;</w:t>
      </w:r>
    </w:p>
    <w:p w:rsidR="00691525" w:rsidRDefault="00691525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средства обучения и их дидактические возможности;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основные направления и перспективы развития образования и педагогической науки;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основы права, научной организации труда, проектные технологии и эффективные средства делового общения;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правила и нормы охраны труда, техники безопасности и противопожарной защиты.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2. Должностные обязанности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Учитель начальных классов выполняет следующие должностные обязанности: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2.1. Осуществляет обучение и воспитание обучающихся с учетом специфики требований ФГОС НОО, ФГОС ОВЗ и ФГОС УО, проводит уроки и другие занятия в соответствии с расписанием в указанных помещениях.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Обеспечивает уровень подготовки, соответствующий требованиям новых ФГОС НОО, ФГОС ОВЗ и ФГОС УО,  несет ответственность за их реализацию не в полном объеме.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2.2. Осуществляет поддержку и сопровождение личностного развития обучающихся. Выявляет их образовательные запросы и потребности. Ведет сбор данных о планах и намерениях обучающихся, их интересах, склонностях, мотивах, сильных и слабых сторонах. Помогает обучающимся в выявлении и решении индивидуальных проблем, связанных с освоением образовательных программ. Оформляет на каждого ученика класса карту развития.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2.3. Составляет рабочие программы по предметам, тематическое планирование,    планы внеурочной (внеучебной) деятельности, рабочий план на каждый урок и занятие.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2.4. Контролирует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2.5. Соблюдает следующий порядок проверки рабочих тетрадей учащихся: в 1–4-х классах -  ежедневно проверяются все классные и домашние работы учащихся.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2.6. Своевременно в соответствии с графиком проводит установленное программой и учебным планом количество контрольных работ, а также необходимые учебные экскурсии и занятия.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2.7. Проверяет контрольные диктанты и контрольные работы по математике в 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1–4-х классах к следующему уроку.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2.8. Проставляет в классный журнал все оценки за контрольные работы за то число месяца, когда они проводились.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2.9. Проводит работу над ошибками после проверки контрольных работ.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2.10. Хранит тетради контрольных работ учащихся в течение учебного года.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2.11. Организует совместно с библиотекарем школы и родителями (законными представителями)  внеклассное чтение обучающихся.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2.12. Обеспечивает включение обучающихся в различные формы внеучебной деятельности. Реализует лично выбранную программу внеучебной деятельности  в рамках требований ФГОС НОО , ФГОС ОВЗ и ФГОС УО.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2.13.  Работает в тесном контакте с другими учите</w:t>
      </w:r>
      <w:r>
        <w:rPr>
          <w:rFonts w:ascii="Times New Roman" w:hAnsi="Times New Roman" w:cs="Times New Roman"/>
          <w:color w:val="000000"/>
          <w:sz w:val="26"/>
          <w:szCs w:val="26"/>
        </w:rPr>
        <w:softHyphen/>
        <w:t>лями, педагогом-психологом, родителями (лицами, их заменяющими).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2.14. Обеспечивает соответствие учебных программ по предметам, а также программ внеучебной деятельности ФГОС НОО , ФГОС ОВЗ и ФГОС УО.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2.15. Осваивает и реализует новые образовательные программы, использует разнообразные приемы, методы и средства обучения и воспитания, обеспечивающие достижение образовательных целей.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2.16. Организует оформление портфолио достижений обучающихся своего класса.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 Права</w:t>
      </w:r>
    </w:p>
    <w:p w:rsidR="00691525" w:rsidRDefault="00691525">
      <w:pPr>
        <w:spacing w:before="120" w:after="12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Учитель начальных классов имеет права, предусмотренные ТК РФ, Федеральным законом  "Об образовании в Российской Федерации", Уставом МБОУСОШ №14 станицы Ярославской, коллективным договором, Правилами внутреннего трудового распорядка.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Учитель имеет право на принятие решений, обязательных для выполнения учащимися в соответствии с Уставом учреждения.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4. Ответственность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4.1. В установленном законодательством Российской Федерации  порядке учитель начальных классов несет ответственность: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реализацию не в полном объеме образовательных программ;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жизнь и здоровье обучающихся во время образовательного процесса и внеклассных мероприятий, проводимых учителем;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нарушение прав и свобод обучающихся, определенных законодательством РФ, Уставом и локальными актами учреждения;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безопасное проведение образовательного процесса;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принятие мер по оказанию доврачебной помощи пострадавшему, оперативное извещение руководства о несчастном случае;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организацию изучения учащимися (воспитанниками) правил по охране труда, дорожного движения, поведения в быту и т.п.;</w:t>
      </w:r>
    </w:p>
    <w:p w:rsidR="00691525" w:rsidRDefault="00691525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осуществление контроля за соблюдением правил (инструкций) по охране труда.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4.2. В случае нарушения Устава ОУ,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4.3. За применение методов воспитания, связанных с физическим и (или) психическим насилием над личностью обучающегося, учитель начальных классов  может быть уволен по ст. 336, п. 2 ТК РФ.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5.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Должностная инструкция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заместителя директора по учебной работе с учетом требований </w:t>
      </w:r>
      <w:r>
        <w:rPr>
          <w:rFonts w:ascii="Times New Roman" w:hAnsi="Times New Roman" w:cs="Times New Roman"/>
          <w:b/>
          <w:sz w:val="28"/>
          <w:szCs w:val="28"/>
        </w:rPr>
        <w:t>ФГОС НОО, ФГОС ООО,  ФГОС ОВЗ, ФГОС УО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Общие положения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1.1. Заместитель директора по учебной работе  назначается и освобождается от должности директором образовательного учреждения. На период отпуска и временной нетрудоспособности заместителя директора по учебной работе  его обязанности могут быть возложены на других заместителей директора или учителей из числа наиболее опытных педагогов. Временное исполнение обязанностей в этих случаях осуществляется на основании приказа директора, изданного с соблюдением требований законодательства о труде.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Заместитель директора по учебной работе  должен иметь высшее профессиональное образование и стаж работы не менее 3-х лет в педагогической или руководящей должности, а также владеть проектными технологиями, знать требования ФГОС НОО, ФГОС ООО, ФГОС ОВЗ,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ФГОС УО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рекомендации по их реализации в общеобразовательном учреждении.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Заместитель директора по учебной работе подчиняется непосредственно директору образовательного учреждения.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1.4. Заместителю директора по учебной работе  непосредственно подчиняются учителя начальных классов, учителя - предметники  и педагоги дополнительного образования.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 В своей деятельности заместитель директора по учебной работе  руководствуется Конституцией Российской Федерации, Федеральным законом "Об образовании в Российской Федерации», указами Президента Российской Федерации, решениями Правительства Российской Федерации и нормативными актами субъекта Федерации,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законодательствами; правилами и нормами охраны труда, техники безопасности и противопожарной защиты, а также уставом и локальными правовыми актами образовательного учреждения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Заместитель директора по учебно-воспитательной работе  соблюдает Конвенцию о правах ребенка.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 Основные направления деятельности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направлениями деятельности заместителя директора по учебной работе  являются: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Организация разработки и реализации  основной общеобразовательной программы школы, АООП для обучающихся с ограниченными возможностями здоровья;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Руководство и внутришкольный контроль деятельности педагогического коллектива;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Контроль условий, процессов и результатов обучения  учащихся с ОВЗ;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Обеспечение режима соблюдения норм и правил техники безопасности, пожарной и электробезопасности  в образовательном процессе.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 Должностные обязанности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Заместитель директора по учебной работе выполняет следующие должностные обязанности: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Организует процесс разработки и реализации проекта модернизации образовательной системы  образования ОУ в соответствии с ФГОС НОО, ФГОС ООО, ФГОС ОВЗ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ФГОС УО;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готовит предложения по составу рабочей группы по введению ФГОС ОВЗ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ФГОС УО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распределяет обязанности между членами рабочей группы;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определению необходимых изменений в целях  общего образования;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по определению необходимых изменений в учебном плане  образовательного учреждения;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по анализу соответствия содержания имеющихся предметных образовательных программ  ФГОС НОО, ФГОС ООО, ФГОС ОВЗ,ФГОС УО  и определению необходимых изменений;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по анализу соответствия используемых образовательных технологий  ФГОС НОО,ФГОС ООО, ФГОС ОВЗ,ФГОС УО   и определению необходимых изменений;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анализу соответствия имеющихся условий реализации образовательной программы ФГОС НОО,ФГОС ООО, ФГОС ОВЗ,ФГОС УО  и определению необходимых изменений;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анализу соответствия имеющихся способов и организационных механизмов контроля образовательного процесса и оценки его результатов ФГОС НОО,ФГОС ООО, ФГОС ОВЗ,ФГОС УО  и определению необходимых изменений;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формированию перечня единичных проектов по модернизации образовательной системы ОУ;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по оценке продолжительности разработки единичных проектов и продолжительности их реализации;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определению необходимых связей между единичными проектами;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 согласованию связей между единичными проектами;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по разработке укрупненного плана-графика реализации ФГОС для обучающихся с ОВЗ и УО;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координирует деятельность по разработке единичных проектов по модернизации образовательной системы образования ОУ;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участвует в проектировании и введении в действие организационного механизма управления реализацией проекта модернизации образовательной системы  образования ОУ в соответствии с ФГОС НОО,ФГОС ООО, ФГОС ОВЗ,ФГОС УО, включающего: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организационный механизм контроля хода разработки и реализации системы единичных проектов;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организационный механизм анализа состояния работ по комплексному проекту;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организационный механизм выработки решений по корректировке планов;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обеспечивает подготовку и проведение итоговой аттестации учащихся  в соответствии законодательством РФ в области образования;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проводит работу с родителями (законными представителями) по выявлению образовательных потребностей и запросов, принимает родителей (законных представителей) по вопросам организации учебной и внеучебной деятельности.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Руководит деятельностью педагогического коллектива по слоедующим направлениям деятельности образовательного учреждения: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мотивирует образовательную и инновационную деятельность педагогического коллектива;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осуществляет профилактику организационных конфликтов в образовательной и инновационной деятельности, принимает участие в их разрешении;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обеспечивает условия, необходимые для развития педагогического коллектива образовательного учреждения.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Осуществляет контроль: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процесса разработки проекта модернизации образовательной системы  образования ОУ в соответствии с ФГОС НОО,ФГОС ООО, ФГОС ОВЗ,ФГОС УО  включающего: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определение необходимых изменений в целях общего образования ОУ;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определение необходимых изменений в учебном плане  образовательного учреждения;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анализ соответствия содержания имеющихся предметных образовательных программ новым ФГОС НОО,ФГОС ООО, ФГОС ОВЗ,ФГОС УО и определение необходимых изменений;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анализ соответствия используемых образовательных технологий новым ФГОС НОО,ФГОС ООО, ФГОС ОВЗ,ФГОС УО  и определение необходимых изменений;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анализ соответствия имеющихся условий реализации АООП  ФГОС ОВЗ,ФГОС УО и определение необходимых изменений;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анализ соответствия имеющихся способов и организационных механизмов контроля образовательного процесса и оценки его результатов в соответствии с ФГОС НОО,ФГОС ООО, ФГОС ОВЗ,ФГОС УО и определение необходимых изменений;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формирование перечня единичных проектов по модернизации образовательной системы образовательного учреждения;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разработку укрупненного плана-графика реализации ФГОС для обучающихся с ОВЗ и УО;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процесса реализации проекта модернизации образовательной системы образования ОУ в соответствии с ФГОС для обучающихся с ОВЗ и УО;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выявляет отклонения сроков реализации работ по проекту от запланированных;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анализирует результаты, процессы и условия введения ФГОС для обучающихся с ОВЗ и УО;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способов реализации и условий учебной и внеучебной деятельности  образования ОУ: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учебную нагрузку обучающихся ОУ;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изучение учащимися образовательного учреждения правил для учащихся;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ведение учителями  классных журналов и другой установленной отчетной документации;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оснащение учебных кабинетов ОУ современным оборудованием, наглядными пособиями и техническими средствами обучения;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повышение квалификации и профессионального мастерства педагогов;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пополнение библиотеки учебно-методической и художественной литературой, журналами и газетами;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разработку и периодический пересмотр не реже 1 раза в 5 лет инструкций по охране труда;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своевременное и качественное проведение паспортизации учебных кабинетов, а также помещений для внеучебной деятельности  ОУ;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работу по соблюдению в образовательном процессе ОУ норм и правил охраны труда; пожарной и электробезопасности;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безопасность использования, хранения учебных приборов и оборудования, наглядных пособий, школьной мебели. Своевременно принимает меры к изъятию учебного оборудования, приборов, не предусмотренных типовыми перечнями, в том числе самодельного, установленного в учебных и других помещениях без соответствующего акта-разрешения, приостанавливает образовательный процесс в помещениях образовательного учреждения, если там создаются условия, опасные для здоровья работников, обучающихся и воспитанников.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Периодически информирует педагогический совет и руководство образовательного учреждения о ходе и результатах введения и реализации ФГОС НОО,ФГОС ООО, ФГОС ОВЗ,ФГОС УО.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 Права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аместитель директора по учебной работе  имеет право в пределах своей компетенции: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4.1. Присутствовать на любых учебных занятиях, уроках (без права входить в класс после начала занятий без экстренной необходимости и делать замечания педагогу в течение занятия), заранее предупредив педагога.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 Давать обязательные распоряжения педагогам, младшему обслуживающему персоналу.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4.3. Привлекать к дисциплинарной ответственности обучающихся  за проступки, дезорганизующие образовательный процесс, в порядке, установленном локальным актом  о поощрениях и взысканиях.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 Принимать участие: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• в разработке образовательной политики и стратегии школы, в создании соответствующих стратегических документов;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в разработке любых управленческих решений, касающихся вопросов образовательной деятельности и методической работы;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в ведении переговоров с партнерами школы по образовательной и методической работе;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в работе педагогического совета, рабочей группе по введению и реализации ФГОС НОО,ФГОС ООО, ФГОС ОВЗ,ФГОС УО;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в подборе и расстановке педагогических кадров.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Вносить предложения: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о начале, прекращении или приостановлении конкретных инновационных проектов;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 по совершенствованию образовательной деятельности и методической работы;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о поощрении, моральном и материальном стимулировании участников образовательной деятельности.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4.6. Устанавливать от имени школы деловые контакты с лицами и организациями, способствующими совершенствованию образовательной деятельности   ОУ.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Запрашивать для контроля и внесения коррективов рабочую документацию различных подразделений и отдельных лиц, находящихся в непосредственном подчинении.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4.8. Контролировать и оценивать ход и результаты групповой и индивидуальной деятельности педагогов, налагать вето на разработки,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4.9. Повышать свою квалификацию.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 Ответственность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а также принятие управленческих решений, повлекших дезорганизацию образовательного процесса (за низкое качество проекта введения  и реализации ФГОС НОО, ФГОС ООО, ФГОС ОВЗ, ФГОС УО;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несвоевременное представление рабочей группе по введению ФГОС ОВЗ и УО  отчетов о ходе  их введения;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срыв выполнения плана-графика реализации комплексного проекта введения и реализации  ФГОС НОО, ФГОС ООО, ФГОС ОВЗ и УО  и несоответствие качества полученных результатов ФГОС  заместитель директора по УВР  несет ответственность в порядке, определенном трудовым законодательством РФ.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 За применение, в том числе однократное, методов воспитания, связанных с физическим и (или) психическим насилием над личностью обучающегося, заместитель директора по учебно-воспитательной работе  может быть освобожден от занимаемой должности в соответствии с трудовым законодательством РФ и Федеральным законом "Об образовании в Российской Федерации».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5.3. За нарушение правил пожарной безопасности, охраны труда, санитарно-гигиенических правил организации учебно-методического процесса заместитель директора по учебно-воспитательной работе привлекается к административной ответственности в порядке и в случаях, предусмотренных административным законодательством Российской Федерации.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5.4. За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заместитель директора по учебно-воспитательной работе несет материальную ответственность в порядке и в пределах, установленных трудовым и (или) гражданским законодательствами Российской Федерации.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 Порядок работы и связи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Заместитель директора по учебной работе: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Работает в режиме ненормированного рабочего дня по графику, составленному исходя из 36-часовой рабочей недели и утвержденному директором школы.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6.2. 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6.3. Представляет директору письменный отчет о своей деятельности объемом не более пяти машинописных страниц в течение 10 дней по окончании каждой учебной четверти.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 Получает от директора школы информацию нормативно-правового и организационно- методического характера, знакомится под расписку с соответствующими документами.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6.5. Визирует приказы директора школы по вопросам организации образовательного процесса.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6.6. Систематически обменивается информацией по вопросам, входящим в его компетенцию, с педагогическими работниками, заместителями директора, рабочей группой по введению и реализации ФГОС НОО, ФГОС ООО, ФГОС ОВЗ и УО 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6.7. Исполняет обязанности директора и его заместителей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 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6.8. Передает директору информацию, полученную на выездных совещаниях и семинарах, непосредственно после ее получения.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  <w:color w:val="000000"/>
        </w:rPr>
      </w:pP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Должностная инструкция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учителя физкультуры с учетом требований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ФГОС НОО, ФГОС ООО, ФГОС ОВЗ, ФГОС УО  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1.Общие положения</w:t>
      </w:r>
    </w:p>
    <w:p w:rsidR="00691525" w:rsidRDefault="00691525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  <w:szCs w:val="24"/>
        </w:rPr>
        <w:t>1.1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r:id="rId5">
        <w:r>
          <w:rPr>
            <w:rStyle w:val="-"/>
            <w:rFonts w:ascii="Times New Roman" w:hAnsi="Times New Roman" w:cs="Calibri"/>
            <w:color w:val="000000"/>
            <w:sz w:val="24"/>
            <w:szCs w:val="24"/>
            <w:u w:val="none"/>
          </w:rPr>
          <w:t>Учитель физкультуры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образовательного учреждения  назначается и освобождается от работы приказом директора  из числа лиц, имеющих высшее или среднее специальное образование.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>В своей деятельности учитель физкультуры руководствуется Конституцией Российской Федерации, Законом  «Об образовании в Российской Федерации»,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 Российской Федерации;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1.3.  </w:t>
      </w:r>
      <w:r>
        <w:rPr>
          <w:rFonts w:ascii="Times New Roman" w:hAnsi="Times New Roman"/>
          <w:color w:val="000000"/>
          <w:sz w:val="24"/>
          <w:szCs w:val="24"/>
        </w:rPr>
        <w:t>Учитель физкультуры должен знать: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Конституцию РФ; законы РФ, решения Правительства РФ и органов управления образованием по вопросам образования; Конвенцию о правах ребёнка;                                   -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-методику преподавания предмета и воспитательной работы; программы и учебники;                   - требования к оснащению и оборудованию учебных кабинетов и подсобных помещений;  - средства обучения и их дидактические возможности;                                                                          - требования ФГОС НОО, ФГОС ООО, ФГОС ОВЗ и  УО  и рекомендации по их реализации в общеобразовательном учреждении;                                                                         - основные направления и перспективы развития образования и педагогической науки;             - основы права, научной организации труда, техники безопасности и противопожарной защиты.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2.Должностные обязанности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</w:t>
      </w:r>
      <w:r>
        <w:rPr>
          <w:rFonts w:ascii="Times New Roman" w:hAnsi="Times New Roman"/>
          <w:color w:val="000000"/>
          <w:sz w:val="24"/>
          <w:szCs w:val="24"/>
        </w:rPr>
        <w:t>. 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помещениях, в соответствии с требованиями ФГОС НОО, ФГОС ООО, ФГОС ОВЗ и УО и рекомендациями по их реализации в общеобразовательном учреждении.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2.2. </w:t>
      </w:r>
      <w:r>
        <w:rPr>
          <w:rFonts w:ascii="Times New Roman" w:hAnsi="Times New Roman"/>
          <w:color w:val="000000"/>
          <w:sz w:val="24"/>
          <w:szCs w:val="24"/>
        </w:rPr>
        <w:t>Учитель физкультуры обязан иметь тематический план работы по предмету на учебную четверть и рабочий план на каждый урок. Программы и учебники, отвечающие требованиям ФГОС НОО, ООО, ОВЗ и УО;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2.3</w:t>
      </w:r>
      <w:r>
        <w:rPr>
          <w:rFonts w:ascii="Times New Roman" w:hAnsi="Times New Roman"/>
          <w:color w:val="000000"/>
          <w:sz w:val="24"/>
          <w:szCs w:val="24"/>
        </w:rPr>
        <w:t xml:space="preserve">. Отвечает за выполнение приказов «Об охране труда и соблюдении правил техники безопасности» и «Об обеспечении пожарной безопасности»:                                                   - безопасное проведение образовательного процесса;                                                                     - принятие мер по оказанию доврачебной помощи пострадавшему, оперативное извещение руководства о несчастном случае;                                                                                          -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           - организацию изучения учащимися (воспитанниками) правил по охране труда, дорожного движения, поведенияв быту и т. п.;                                                                                               - осуществление контроля за соблюдением правил (инструкций) по охране труда.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2.4</w:t>
      </w:r>
      <w:r>
        <w:rPr>
          <w:rFonts w:ascii="Times New Roman" w:hAnsi="Times New Roman"/>
          <w:color w:val="000000"/>
          <w:sz w:val="24"/>
          <w:szCs w:val="24"/>
        </w:rPr>
        <w:t xml:space="preserve">. Ведёт в установленном порядке учебную документацию, осуществляет текущий контроль успеваемости и посещаемости обучающихся на уроках, выставляет текущие оценки в классный журнал и дневники, своевременно сдаёт администрации необходимые отчётные данные.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2.5. </w:t>
      </w:r>
      <w:r>
        <w:rPr>
          <w:rFonts w:ascii="Times New Roman" w:hAnsi="Times New Roman"/>
          <w:color w:val="000000"/>
          <w:sz w:val="24"/>
          <w:szCs w:val="24"/>
        </w:rPr>
        <w:t>Заменяет уроки отсутствующих учителей физкультуры по распоряжению администрации.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2.6</w:t>
      </w:r>
      <w:r>
        <w:rPr>
          <w:rFonts w:ascii="Times New Roman" w:hAnsi="Times New Roman"/>
          <w:color w:val="000000"/>
          <w:sz w:val="24"/>
          <w:szCs w:val="24"/>
        </w:rPr>
        <w:t>. 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>Соблюдает права и свободы обучающихся, содержащиеся в Законе  «Об образовании в Российской Федерации», Конвенции о правах ребёнка.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2.8.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Осуществляет связь с родителями обучающихся (или их законными представителями).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>2.9</w:t>
      </w:r>
      <w:r>
        <w:rPr>
          <w:rFonts w:ascii="Times New Roman" w:hAnsi="Times New Roman"/>
          <w:color w:val="000000"/>
          <w:sz w:val="24"/>
          <w:szCs w:val="24"/>
        </w:rPr>
        <w:t>. 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2.10</w:t>
      </w:r>
      <w:r>
        <w:rPr>
          <w:rFonts w:ascii="Times New Roman" w:hAnsi="Times New Roman"/>
          <w:color w:val="000000"/>
          <w:sz w:val="24"/>
          <w:szCs w:val="24"/>
        </w:rPr>
        <w:t>. 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2.11</w:t>
      </w:r>
      <w:r>
        <w:rPr>
          <w:rFonts w:ascii="Times New Roman" w:hAnsi="Times New Roman"/>
          <w:color w:val="000000"/>
          <w:sz w:val="24"/>
          <w:szCs w:val="24"/>
        </w:rPr>
        <w:t>. В соответствии с графиком дежурства по школе дежурит во время перемен между уроками. Приходит на дежурство за 20 минут до начала уроков и уходит через 20 минут после их окончания.</w:t>
      </w:r>
    </w:p>
    <w:p w:rsidR="00691525" w:rsidRDefault="0069152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2.12</w:t>
      </w:r>
      <w:r>
        <w:rPr>
          <w:rFonts w:ascii="Times New Roman" w:hAnsi="Times New Roman"/>
          <w:color w:val="000000"/>
          <w:sz w:val="24"/>
          <w:szCs w:val="24"/>
        </w:rPr>
        <w:t>. Проходит периодически бесплатные медицинские обследования.</w:t>
      </w: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2.13</w:t>
      </w:r>
      <w:r>
        <w:rPr>
          <w:rFonts w:ascii="Times New Roman" w:hAnsi="Times New Roman"/>
          <w:color w:val="000000"/>
          <w:sz w:val="24"/>
          <w:szCs w:val="24"/>
        </w:rPr>
        <w:t xml:space="preserve">. Соблюдает этические нормы поведения, является примером для учащихся, воспитанников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2.14</w:t>
      </w:r>
      <w:r>
        <w:rPr>
          <w:rFonts w:ascii="Times New Roman" w:hAnsi="Times New Roman"/>
          <w:color w:val="000000"/>
          <w:sz w:val="24"/>
          <w:szCs w:val="24"/>
        </w:rPr>
        <w:t xml:space="preserve">. Участвует в работе с родителями учащихся, посещает по просьбе классных руководителей собрания.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2.15. </w:t>
      </w:r>
      <w:r>
        <w:rPr>
          <w:rFonts w:ascii="Times New Roman" w:hAnsi="Times New Roman"/>
          <w:color w:val="000000"/>
          <w:sz w:val="24"/>
          <w:szCs w:val="24"/>
        </w:rPr>
        <w:t xml:space="preserve">Немедленно сообщает администратору школы о несчастных случаях, принимает меры по оказанию помощи пострадавшим.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2.16</w:t>
      </w:r>
      <w:r>
        <w:rPr>
          <w:rFonts w:ascii="Times New Roman" w:hAnsi="Times New Roman"/>
          <w:color w:val="000000"/>
          <w:sz w:val="24"/>
          <w:szCs w:val="24"/>
        </w:rPr>
        <w:t xml:space="preserve">. Учитель, ведущий последний урок в классе, провожает детей в гардероб и следит за порядком.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2.17</w:t>
      </w:r>
      <w:r>
        <w:rPr>
          <w:rFonts w:ascii="Times New Roman" w:hAnsi="Times New Roman"/>
          <w:color w:val="000000"/>
          <w:sz w:val="24"/>
          <w:szCs w:val="24"/>
        </w:rPr>
        <w:t xml:space="preserve">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Обеспечивает достижение и подтверждение обучающимися уровня начального общего образования. Обеспечивает уровень подготовки обучающихся, соответствующий требованиям ФГОС НОО, ФГОС ООО, ФГОС ОВЗ, и УО.                                                                                                  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 осуществляет связь обучения по предмету (курсу, программе) с практикой, обсуждает с обучающимися актуальные события современности.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2.18</w:t>
      </w:r>
      <w:r>
        <w:rPr>
          <w:rFonts w:ascii="Times New Roman" w:hAnsi="Times New Roman"/>
          <w:color w:val="000000"/>
          <w:sz w:val="24"/>
          <w:szCs w:val="24"/>
        </w:rPr>
        <w:t xml:space="preserve">. Учителю физкультуры запрещается:                                                                                    -изменять по своему усмотрению расписание занятий;                                                                         -отменять, удлинять или сокращать продолжительность уроков (занятий) и перемен между ними;                                                                                                                                                 -удалять учащегося с урока;                                                                                                                  -курить в помещении школы.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2.19</w:t>
      </w:r>
      <w:r>
        <w:rPr>
          <w:rFonts w:ascii="Times New Roman" w:hAnsi="Times New Roman"/>
          <w:color w:val="000000"/>
          <w:sz w:val="24"/>
          <w:szCs w:val="24"/>
        </w:rPr>
        <w:t>. При выполнении учителем обязанностей заведующего кабинетом учитель:                              - проводит паспортизацию  спортивного зала;                                                                                      -постоянно пополняет  зал спортивным инвентарем,  методическими пособиям,                                 -необходимыми для прохождения учебной программы;                                                                     -в соответствии с приказом директора «О проведении инвентаризации» списывает в установленном порядке имущество, пришедшее в негодность;                                                     -разрабатывает инструкции по охране труда и технике безопасности.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Права</w:t>
      </w: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3.1</w:t>
      </w:r>
      <w:r>
        <w:rPr>
          <w:rFonts w:ascii="Times New Roman" w:hAnsi="Times New Roman"/>
          <w:color w:val="000000"/>
          <w:sz w:val="24"/>
          <w:szCs w:val="24"/>
        </w:rPr>
        <w:t xml:space="preserve">. Педагогический работник имеет права, предусмотренные ТК РФ, законом  «Об образовании в Российской Федерации»,  Уставом школы, Коллективным договором, Правилами внутреннего трудового распорядка.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3.2. </w:t>
      </w:r>
      <w:r>
        <w:rPr>
          <w:rFonts w:ascii="Times New Roman" w:hAnsi="Times New Roman"/>
          <w:color w:val="000000"/>
          <w:sz w:val="24"/>
          <w:szCs w:val="24"/>
        </w:rPr>
        <w:t xml:space="preserve">На принятие решений, обязательных для выполнения учащимися и принятия мер дисциплинарного воздействия в соответствии с Уставом учреждения.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3.3</w:t>
      </w:r>
      <w:r>
        <w:rPr>
          <w:rFonts w:ascii="Times New Roman" w:hAnsi="Times New Roman"/>
          <w:color w:val="000000"/>
          <w:sz w:val="24"/>
          <w:szCs w:val="24"/>
        </w:rPr>
        <w:t xml:space="preserve">. На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3.4</w:t>
      </w:r>
      <w:r>
        <w:rPr>
          <w:rFonts w:ascii="Times New Roman" w:hAnsi="Times New Roman"/>
          <w:color w:val="000000"/>
          <w:sz w:val="24"/>
          <w:szCs w:val="24"/>
        </w:rPr>
        <w:t xml:space="preserve">. На аттестацию на добровольной основе на соответствующую квалификационную категорию и получение её в случае успешного прохождения аттестации.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3.5</w:t>
      </w:r>
      <w:r>
        <w:rPr>
          <w:rFonts w:ascii="Times New Roman" w:hAnsi="Times New Roman"/>
          <w:color w:val="000000"/>
          <w:sz w:val="24"/>
          <w:szCs w:val="24"/>
        </w:rPr>
        <w:t>. 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3.6. </w:t>
      </w:r>
      <w:r>
        <w:rPr>
          <w:rFonts w:ascii="Times New Roman" w:hAnsi="Times New Roman"/>
          <w:color w:val="000000"/>
          <w:sz w:val="24"/>
          <w:szCs w:val="24"/>
        </w:rPr>
        <w:t xml:space="preserve">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3.7. </w:t>
      </w:r>
      <w:r>
        <w:rPr>
          <w:rFonts w:ascii="Times New Roman" w:hAnsi="Times New Roman"/>
          <w:color w:val="000000"/>
          <w:sz w:val="24"/>
          <w:szCs w:val="24"/>
        </w:rPr>
        <w:t xml:space="preserve">На дополнительные льготы, предоставляемые в регионе педагогическим работникам общеобразовательного учреждения.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3.8</w:t>
      </w:r>
      <w:r>
        <w:rPr>
          <w:rFonts w:ascii="Times New Roman" w:hAnsi="Times New Roman"/>
          <w:color w:val="000000"/>
          <w:sz w:val="24"/>
          <w:szCs w:val="24"/>
        </w:rPr>
        <w:t xml:space="preserve">. На участие в управлении общеобразовательным учреждением в порядке, определяемом Уставом .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3.9. </w:t>
      </w:r>
      <w:r>
        <w:rPr>
          <w:rFonts w:ascii="Times New Roman" w:hAnsi="Times New Roman"/>
          <w:color w:val="000000"/>
          <w:sz w:val="24"/>
          <w:szCs w:val="24"/>
        </w:rPr>
        <w:t>На защиту профессиональной чести и достоинства.</w:t>
      </w:r>
    </w:p>
    <w:p w:rsidR="00691525" w:rsidRDefault="00691525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Ответственность</w:t>
      </w: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4.1. </w:t>
      </w:r>
      <w:r>
        <w:rPr>
          <w:rFonts w:ascii="Times New Roman" w:hAnsi="Times New Roman"/>
          <w:color w:val="000000"/>
          <w:sz w:val="24"/>
          <w:szCs w:val="24"/>
        </w:rPr>
        <w:t xml:space="preserve">За реализацию не в полном объёме образовательных программ;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4.2</w:t>
      </w:r>
      <w:r>
        <w:rPr>
          <w:rFonts w:ascii="Times New Roman" w:hAnsi="Times New Roman"/>
          <w:color w:val="000000"/>
          <w:sz w:val="24"/>
          <w:szCs w:val="24"/>
        </w:rPr>
        <w:t xml:space="preserve">. За жизнь и здоровье учащихся во время образовательного процесса и внеклассных мероприятий, проводимых учителем;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4.3. </w:t>
      </w:r>
      <w:r>
        <w:rPr>
          <w:rFonts w:ascii="Times New Roman" w:hAnsi="Times New Roman"/>
          <w:color w:val="000000"/>
          <w:sz w:val="24"/>
          <w:szCs w:val="24"/>
        </w:rPr>
        <w:t xml:space="preserve">За нарушение прав и свобод учащихся, определённых законодательством РФ, Уставом и локальными актами образовательного учреждения.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4.4.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директора, несет ответственность, предусмотренную законодательством РФ.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4.5</w:t>
      </w:r>
      <w:r>
        <w:rPr>
          <w:rFonts w:ascii="Times New Roman" w:hAnsi="Times New Roman"/>
          <w:color w:val="000000"/>
          <w:sz w:val="24"/>
          <w:szCs w:val="24"/>
        </w:rPr>
        <w:t>. 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5.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  <w:color w:val="000000"/>
        </w:rPr>
      </w:pP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Должностная инструкция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учителя музыки с учетом требований </w:t>
      </w:r>
      <w:r>
        <w:rPr>
          <w:b/>
          <w:color w:val="000000"/>
          <w:sz w:val="28"/>
          <w:szCs w:val="28"/>
        </w:rPr>
        <w:t xml:space="preserve">ФГОС НОО, ФГОС ООО, ФГОС ОВЗ, ФГОС УО  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rStyle w:val="Strong"/>
          <w:color w:val="000000"/>
        </w:rPr>
        <w:t>1. </w:t>
      </w:r>
      <w:r>
        <w:rPr>
          <w:rStyle w:val="apple-converted-space"/>
          <w:b/>
          <w:bCs/>
          <w:color w:val="000000"/>
        </w:rPr>
        <w:t> </w:t>
      </w:r>
      <w:r>
        <w:rPr>
          <w:rStyle w:val="Strong"/>
          <w:color w:val="000000"/>
        </w:rPr>
        <w:t>Общие положения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 xml:space="preserve">1.1.Настоящая должностная инструкция разработана на основе Единого квалификационного справочника должностей руководителей, специалистов и служащих в соответствии с приказом Министерства здравоохранения и </w:t>
      </w:r>
      <w:hyperlink r:id="rId6">
        <w:r>
          <w:rPr>
            <w:rStyle w:val="-"/>
            <w:color w:val="000000"/>
            <w:u w:val="none"/>
          </w:rPr>
          <w:t>социального развития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Российской Федерации от « 26 »</w:t>
      </w:r>
      <w:r>
        <w:rPr>
          <w:rStyle w:val="apple-converted-space"/>
          <w:color w:val="000000"/>
        </w:rPr>
        <w:t> </w:t>
      </w:r>
      <w:hyperlink r:id="rId7">
        <w:r>
          <w:rPr>
            <w:rStyle w:val="-"/>
            <w:color w:val="000000"/>
            <w:u w:val="none"/>
          </w:rPr>
          <w:t>августа 2010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г. № 000н в составе раздела «Квалификационные характеристики должностей работников образования»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rStyle w:val="Strong"/>
          <w:b w:val="0"/>
          <w:color w:val="000000"/>
        </w:rPr>
        <w:t>1.2.</w:t>
      </w:r>
      <w:r>
        <w:rPr>
          <w:color w:val="000000"/>
        </w:rPr>
        <w:t>Учитель музыки  назначается и освобождается от работы приказом директора школы из числа лиц, имеющих высшее или среднее специальное образование.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rStyle w:val="Strong"/>
          <w:b w:val="0"/>
          <w:color w:val="000000"/>
        </w:rPr>
        <w:t>1.3.</w:t>
      </w:r>
      <w:r>
        <w:rPr>
          <w:color w:val="000000"/>
        </w:rPr>
        <w:t>В своей деятельности учитель музыки  руководствуется</w:t>
      </w:r>
      <w:r>
        <w:rPr>
          <w:rStyle w:val="apple-converted-space"/>
          <w:color w:val="000000"/>
        </w:rPr>
        <w:t> </w:t>
      </w:r>
      <w:hyperlink r:id="rId8">
        <w:r>
          <w:rPr>
            <w:rStyle w:val="-"/>
            <w:color w:val="000000"/>
            <w:u w:val="none"/>
          </w:rPr>
          <w:t>Конституцией Российской Федерации</w:t>
        </w:r>
      </w:hyperlink>
      <w:r>
        <w:rPr>
          <w:color w:val="000000"/>
        </w:rPr>
        <w:t>, Законом  «Об образовании в Российской Федерации», 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 Российской Федерации;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</w:t>
      </w:r>
      <w:r>
        <w:rPr>
          <w:rStyle w:val="apple-converted-space"/>
          <w:color w:val="000000"/>
        </w:rPr>
        <w:t> </w:t>
      </w:r>
      <w:hyperlink r:id="rId9">
        <w:r>
          <w:rPr>
            <w:rStyle w:val="-"/>
            <w:color w:val="000000"/>
            <w:u w:val="none"/>
          </w:rPr>
          <w:t>трудовым договором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(контрактом). Учитель соблюдает Конвенцию о правах ребенка.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2. Учитель музыки должен знать: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2.1. Конституцию РФ; законы Российской Федерации в области образования  и иные нормативные правовые акты, регламентирующие</w:t>
      </w:r>
      <w:r>
        <w:rPr>
          <w:rStyle w:val="apple-converted-space"/>
          <w:color w:val="000000"/>
        </w:rPr>
        <w:t> </w:t>
      </w:r>
      <w:hyperlink r:id="rId10">
        <w:r>
          <w:rPr>
            <w:rStyle w:val="-"/>
            <w:color w:val="000000"/>
            <w:u w:val="none"/>
          </w:rPr>
          <w:t>образовательную деятельность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в школе; Конвенцию о правах ребенка; 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2.2. Основы общетеоретических дисциплин в объеме, необходимом для решения педагогических, научно-методических и организационно-управленческих задач  общеобразовательного учреждения, педагогику, психологию, возрастную физиологию, школьную гигиену, индивидуальные особенности</w:t>
      </w:r>
      <w:r>
        <w:rPr>
          <w:rStyle w:val="apple-converted-space"/>
          <w:color w:val="000000"/>
        </w:rPr>
        <w:t> </w:t>
      </w:r>
      <w:hyperlink r:id="rId11">
        <w:r>
          <w:rPr>
            <w:rStyle w:val="-"/>
            <w:color w:val="000000"/>
            <w:u w:val="none"/>
          </w:rPr>
          <w:t>развития детей</w:t>
        </w:r>
      </w:hyperlink>
      <w:r>
        <w:rPr>
          <w:color w:val="000000"/>
        </w:rPr>
        <w:t>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2.3. Требования ФГОС НОО, ФГОС ООО, ФГОС ОВЗ и УО и рекомендации по их реализации в общеобразовательном учреждении.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2.4. Методику преподавания предмета и</w:t>
      </w:r>
      <w:r>
        <w:rPr>
          <w:rStyle w:val="apple-converted-space"/>
          <w:color w:val="000000"/>
        </w:rPr>
        <w:t> </w:t>
      </w:r>
      <w:hyperlink r:id="rId12">
        <w:r>
          <w:rPr>
            <w:rStyle w:val="-"/>
            <w:color w:val="000000"/>
            <w:u w:val="none"/>
          </w:rPr>
          <w:t>воспитательной работы</w:t>
        </w:r>
      </w:hyperlink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3">
        <w:r>
          <w:rPr>
            <w:rStyle w:val="-"/>
            <w:color w:val="000000"/>
            <w:u w:val="none"/>
          </w:rPr>
          <w:t>образовательные программы</w:t>
        </w:r>
      </w:hyperlink>
      <w:r>
        <w:rPr>
          <w:color w:val="000000"/>
        </w:rPr>
        <w:t>, отвечающие требованиям ФГОС НОО, ФГОС ООО, ФГОС ОВЗ и УО;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2.5. Требования к оснащению и оборудованию кабинета музыки.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2.6. Средства обучения и их дидактические возможности, музыкальные произведения, достижения мировой и отечественной музыкальной культуры.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2.7. Основные направления и перспективы развития образования и педагогической науки.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2.8.Методы формирования основных составляющих компетентности.                                            2.9. Современные педагогические технологии продуктивного, дифференцированного обучения, реализации подхода развивающего обучения.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2.10.  Основы права, научной организации труда, проектные технологии, цифровые образовательные ресурсы и эффективные средства делового общения.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2.11. Правила внутреннего трудового распорядка образовательного обучения и нормы охраны труда, техники безопасности и противопожарной защиты.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3. Должностные обязанности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3.1. Осуществляет обучение и воспитание обучающихся с учетом специфики требований ФГОС НОО, ФГОС ООО, ФГОС ОВЗ, ФГОС УО проводит уроки и другие занятия в соответствии с расписанием.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3.2. Обеспечивает уровень подготовки, соответствующий требованиям ФГОС НОО, ФГОС ООО, ФГОС ОВЗ, ФГОС УО и несет ответственность за их реализацию.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3.3. Планирует и осуществляет учебный процесс в соответствии с образовательной программой ОУ, разрабатывает</w:t>
      </w:r>
      <w:r>
        <w:rPr>
          <w:rStyle w:val="apple-converted-space"/>
          <w:color w:val="000000"/>
        </w:rPr>
        <w:t> </w:t>
      </w:r>
      <w:hyperlink r:id="rId14">
        <w:r>
          <w:rPr>
            <w:rStyle w:val="-"/>
            <w:color w:val="000000"/>
            <w:u w:val="none"/>
          </w:rPr>
          <w:t>рабочие программы по музыке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 основе примерных основных</w:t>
      </w:r>
      <w:r>
        <w:rPr>
          <w:rStyle w:val="apple-converted-space"/>
          <w:color w:val="000000"/>
        </w:rPr>
        <w:t> </w:t>
      </w:r>
      <w:hyperlink r:id="rId15">
        <w:r>
          <w:rPr>
            <w:rStyle w:val="-"/>
            <w:color w:val="000000"/>
            <w:u w:val="none"/>
          </w:rPr>
          <w:t>общеобразовательных программ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программ развивающего обучения.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3.4. Осуществляет развитие музыкальных способностей и эмоциональной сферы, творческой деятельности обучающихся.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3.5. Формирует их эстетический вкус, используя разные виды и формы организации музыкальной деятельности, принимает участие в организации художественной самодеятельности, организует музыкальные конкурсы.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3.6. Использует современные формы, способы обучения, образовательные, технологии, достижения мировой и отечественной музыкальной культуры, современные методы оценивания достижений обучающихся.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3.7. Обеспечивает охрану жизни и здоровья обучающихся во время образовательного процесса.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3.8. Участвует в работе педагогических, методических советов, других формах методической работы, в проведении родительских собраний, воспитательных и других внеклассных мероприятий.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3.9. Выполняет правила по охране труда и пожарной безопасности.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3.10. Ведёт в установленном порядке учебную документацию, осуществляет текущий контроль успеваемости и посещаемости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3.11. Организует внеклассные мероприятия с обучающимися, обеспечивает их музыкальное сопровождение.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3.12. Систематически повышает свой профессионализм через самообразование, курсы повышения квалификации и другие формы методической работы.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3.13. Проходит аттестацию раз в пять лет.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4. Права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музыки при исполнении профессиональных обязанностей имеет право: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4.1.Участвовать в управлении образовательным учреждением, защищать свою профессиональную честь и достоинство.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4.2. Свободно выбирать и использовать методики обучения и воспитания,</w:t>
      </w:r>
      <w:r>
        <w:rPr>
          <w:rStyle w:val="apple-converted-space"/>
          <w:color w:val="000000"/>
        </w:rPr>
        <w:t> </w:t>
      </w:r>
      <w:hyperlink r:id="rId16">
        <w:r>
          <w:rPr>
            <w:rStyle w:val="-"/>
            <w:color w:val="000000"/>
            <w:u w:val="none"/>
          </w:rPr>
          <w:t>учебные пособия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материалы, учебники в соответствии с образовательной программой, утвержденной образовательным учреждением, методы оценки знаний обучающихся, воспитанников.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4.3. Представлять на рассмотрение директора учреждения предложения по вопросам своей деятельности.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4.4. Получать от руководителя и специалистов учреждения информацию, необходимую для осуществления своей деятельности.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4.5. Требовать от руководства учреждения оказания содействия в исполнении своих должностных обязанностей.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4.6. На рабочее место, соответствующее требованиям охраны труда, на получение от работодателя достоверной информации об условиях и охране труда на рабочем месте.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</w:rPr>
      </w:pP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5. Ответственность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музыки несёт ответственность: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5.1. За неисполнение или ненадлежащее исполнение без уважительных причин устава и правил внутреннего и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5.2. За полноту и качество реализации образовательных программ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5.2. За применение, в том числе однократное, методов воспитания, связанных с физическим и (или) психическим насилием над личностью обучающегося.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color w:val="000000"/>
        </w:rPr>
        <w:t>5.3. За нарушение правил пожарной безопасности, охраны труда,</w:t>
      </w:r>
      <w:r>
        <w:rPr>
          <w:rStyle w:val="apple-converted-space"/>
          <w:color w:val="000000"/>
        </w:rPr>
        <w:t> </w:t>
      </w:r>
      <w:hyperlink r:id="rId17">
        <w:r>
          <w:rPr>
            <w:rStyle w:val="-"/>
            <w:color w:val="000000"/>
            <w:u w:val="none"/>
          </w:rPr>
          <w:t>санитарных норм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правил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5.4.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обязанностей.</w:t>
      </w:r>
    </w:p>
    <w:p w:rsidR="00691525" w:rsidRDefault="00691525">
      <w:pPr>
        <w:pStyle w:val="NormalWeb"/>
        <w:shd w:val="clear" w:color="auto" w:fill="FFFFFF"/>
        <w:spacing w:beforeAutospacing="0" w:after="0" w:afterAutospacing="0"/>
        <w:jc w:val="both"/>
        <w:textAlignment w:val="baseline"/>
      </w:pPr>
      <w:r>
        <w:rPr>
          <w:b/>
          <w:bCs/>
          <w:color w:val="000000"/>
        </w:rPr>
        <w:t>Требования к квалификации.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Высшее</w:t>
      </w:r>
      <w:r>
        <w:rPr>
          <w:rStyle w:val="apple-converted-space"/>
          <w:color w:val="000000"/>
        </w:rPr>
        <w:t> </w:t>
      </w:r>
      <w:hyperlink r:id="rId18">
        <w:r>
          <w:rPr>
            <w:rStyle w:val="-"/>
            <w:color w:val="000000"/>
            <w:u w:val="none"/>
          </w:rPr>
          <w:t>профессиональное образование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или среднее профессиональное образование по направлению подготовки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работы, владение музыкальным инструментом.</w:t>
      </w:r>
    </w:p>
    <w:p w:rsidR="00691525" w:rsidRDefault="006915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6.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 w:rsidP="00EE240E">
      <w:pPr>
        <w:pStyle w:val="Style3"/>
        <w:tabs>
          <w:tab w:val="left" w:pos="720"/>
          <w:tab w:val="left" w:pos="900"/>
          <w:tab w:val="left" w:pos="1260"/>
        </w:tabs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rPr>
          <w:color w:val="000000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  <w:color w:val="000000"/>
        </w:rPr>
      </w:pP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Должностная инструкция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учителя ИЗО с учетом требований ФГОС НОО, ООО, ОВЗ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b/>
          <w:bCs/>
          <w:color w:val="000000"/>
        </w:rPr>
      </w:pP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rStyle w:val="Strong"/>
          <w:color w:val="000000"/>
        </w:rPr>
        <w:t>1. </w:t>
      </w:r>
      <w:r>
        <w:rPr>
          <w:rStyle w:val="apple-converted-space"/>
          <w:b/>
          <w:bCs/>
          <w:color w:val="000000"/>
        </w:rPr>
        <w:t> </w:t>
      </w:r>
      <w:r>
        <w:rPr>
          <w:rStyle w:val="Strong"/>
          <w:color w:val="000000"/>
        </w:rPr>
        <w:t>Общие положения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 xml:space="preserve">1.1.Настоящая должностная инструкция разработана на основе Единого квалификационного справочника должностей руководителей, специалистов и служащих в соответствии с приказом Министерства здравоохранения и </w:t>
      </w:r>
      <w:hyperlink r:id="rId19">
        <w:r>
          <w:rPr>
            <w:rStyle w:val="-"/>
            <w:color w:val="000000"/>
            <w:u w:val="none"/>
          </w:rPr>
          <w:t>социального развития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Российской Федерации от « 26 »</w:t>
      </w:r>
      <w:r>
        <w:rPr>
          <w:rStyle w:val="apple-converted-space"/>
          <w:color w:val="000000"/>
        </w:rPr>
        <w:t> </w:t>
      </w:r>
      <w:hyperlink r:id="rId20">
        <w:r>
          <w:rPr>
            <w:rStyle w:val="-"/>
            <w:color w:val="000000"/>
            <w:u w:val="none"/>
          </w:rPr>
          <w:t>августа 2010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г. № 761-н в составе раздела «Квалификационные характеристики должностей работников образования»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rStyle w:val="Strong"/>
          <w:color w:val="000000"/>
        </w:rPr>
        <w:t>1.2.</w:t>
      </w:r>
      <w:r>
        <w:rPr>
          <w:color w:val="000000"/>
        </w:rPr>
        <w:t>Учитель музыки  назначается и освобождается от работы приказом директора школы из числа лиц, имеющих высшее или среднее специальное образование.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rStyle w:val="Strong"/>
          <w:color w:val="000000"/>
        </w:rPr>
        <w:t>1.3.</w:t>
      </w:r>
      <w:r>
        <w:rPr>
          <w:color w:val="000000"/>
        </w:rPr>
        <w:t>В своей деятельности учитель музыки  руководствуется</w:t>
      </w:r>
      <w:r>
        <w:rPr>
          <w:rStyle w:val="apple-converted-space"/>
          <w:color w:val="000000"/>
        </w:rPr>
        <w:t> </w:t>
      </w:r>
      <w:hyperlink r:id="rId21">
        <w:r>
          <w:rPr>
            <w:rStyle w:val="-"/>
            <w:color w:val="000000"/>
            <w:u w:val="none"/>
          </w:rPr>
          <w:t>Конституцией Российской Федерации</w:t>
        </w:r>
      </w:hyperlink>
      <w:r>
        <w:rPr>
          <w:color w:val="000000"/>
        </w:rPr>
        <w:t>, Законом  «Об образовании в Российской Федерации», 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 Российской Федерации;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</w:t>
      </w:r>
      <w:r>
        <w:rPr>
          <w:rStyle w:val="apple-converted-space"/>
          <w:color w:val="000000"/>
        </w:rPr>
        <w:t> </w:t>
      </w:r>
      <w:hyperlink r:id="rId22">
        <w:r>
          <w:rPr>
            <w:rStyle w:val="-"/>
            <w:color w:val="000000"/>
            <w:u w:val="none"/>
          </w:rPr>
          <w:t>трудовым договором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(контрактом). Учитель соблюдает Конвенцию о правах ребенка.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2. Учитель  должен знать: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2.1. Конституцию РФ; законы Российской Федерации в области образования  и иные нормативные правовые акты, регламентирующие</w:t>
      </w:r>
      <w:r>
        <w:rPr>
          <w:rStyle w:val="apple-converted-space"/>
          <w:color w:val="000000"/>
        </w:rPr>
        <w:t> </w:t>
      </w:r>
      <w:hyperlink r:id="rId23">
        <w:r>
          <w:rPr>
            <w:rStyle w:val="-"/>
            <w:color w:val="000000"/>
            <w:u w:val="none"/>
          </w:rPr>
          <w:t>образовательную деятельность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в школе; Конвенцию о правах ребенка; ФГОС НОО, ООО, ОВЗ.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2.2. Основы общетеоретических дисциплин в объеме, необходимом для решения педагогических, научно-методических и организационно-управленческих задач  общеобразовательного учреждения, педагогику, психологию, возрастную физиологию, школьную гигиену, индивидуальные особенности</w:t>
      </w:r>
      <w:r>
        <w:rPr>
          <w:rStyle w:val="apple-converted-space"/>
          <w:color w:val="000000"/>
        </w:rPr>
        <w:t> </w:t>
      </w:r>
      <w:hyperlink r:id="rId24">
        <w:r>
          <w:rPr>
            <w:rStyle w:val="-"/>
            <w:color w:val="000000"/>
            <w:u w:val="none"/>
          </w:rPr>
          <w:t>развития детей</w:t>
        </w:r>
      </w:hyperlink>
      <w:r>
        <w:rPr>
          <w:color w:val="000000"/>
        </w:rPr>
        <w:t>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2.3. Требования ФГОС НОО, ООО, ОВЗ  и рекомендации по их реализации в общеобразовательном учреждении.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2.4. Методику преподавания предмета и</w:t>
      </w:r>
      <w:r>
        <w:rPr>
          <w:rStyle w:val="apple-converted-space"/>
          <w:color w:val="000000"/>
        </w:rPr>
        <w:t> </w:t>
      </w:r>
      <w:hyperlink r:id="rId25">
        <w:r>
          <w:rPr>
            <w:rStyle w:val="-"/>
            <w:color w:val="000000"/>
            <w:u w:val="none"/>
          </w:rPr>
          <w:t>воспитательной работы</w:t>
        </w:r>
      </w:hyperlink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6">
        <w:r>
          <w:rPr>
            <w:rStyle w:val="-"/>
            <w:color w:val="000000"/>
            <w:u w:val="none"/>
          </w:rPr>
          <w:t>образовательные программы</w:t>
        </w:r>
      </w:hyperlink>
      <w:r>
        <w:rPr>
          <w:color w:val="000000"/>
        </w:rPr>
        <w:t>, отвечающие требованиям ФГОС НОО, ООО, ОВЗ;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2.5. Требования к оснащению и оборудованию кабинета ИЗО.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2.6. Средства обучения и их дидактические возможности, художественные произведения, достижения мировой и отечественной культуры.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2.7. Основные направления и перспективы развития образования и педагогической науки.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2.8. Методы формирования основных составляющих компетентности.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2.9. Современные педагогические технологии продуктивного, дифференцированного обучения, реализации подхода развивающего обучения.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2.10.  Основы права, научной организации труда, проектные технологии, цифровые образовательные ресурсы и эффективные средства делового общения.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2.11. Правила внутреннего трудового распорядка образовательного обучения и нормы охраны труда, техники безопасности и противопожарной защиты.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3. Должностные обязанности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3.1. Осуществляет обучение и воспитание обучающихся с учетом специфики требований ФГОС НОО, ООО, ОВЗ, проводит уроки и другие занятия в соответствии с расписанием.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3.2. Обеспечивает уровень подготовки, соответствующий требованиям ФГОС НОО, ООО, ОВЗ и несет ответственность за их реализацию.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3.3. Планирует и осуществляет учебный процесс в соответствии с образовательной программой ОУ, разрабатывает</w:t>
      </w:r>
      <w:r>
        <w:rPr>
          <w:rStyle w:val="apple-converted-space"/>
          <w:color w:val="000000"/>
        </w:rPr>
        <w:t> </w:t>
      </w:r>
      <w:hyperlink r:id="rId27">
        <w:r>
          <w:rPr>
            <w:rStyle w:val="-"/>
            <w:color w:val="000000"/>
            <w:u w:val="none"/>
          </w:rPr>
          <w:t>рабочие программы по предмету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 основе примерных основных</w:t>
      </w:r>
      <w:r>
        <w:rPr>
          <w:rStyle w:val="apple-converted-space"/>
          <w:color w:val="000000"/>
        </w:rPr>
        <w:t> </w:t>
      </w:r>
      <w:hyperlink r:id="rId28">
        <w:r>
          <w:rPr>
            <w:rStyle w:val="-"/>
            <w:color w:val="000000"/>
            <w:u w:val="none"/>
          </w:rPr>
          <w:t>общеобразовательных программ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программ развивающего обучения.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3.4. Осуществляет развитие художественных способностей и эмоциональной сферы, творческой деятельности обучающихся.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3.5. Формирует их эстетический вкус, используя разные виды и формы организации творческой деятельности, принимает участие в организации художественных выставках, организует  конкурсы.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3.6. Использует современные формы, способы обучения, образовательные, технологии, достижения мировой и отечественной музыкальной культуры, современные методы оценивания достижений обучающихся.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3.7. Обеспечивает охрану жизни и здоровья обучающихся во время образовательного процесса.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3.8. Участвует в работе педагогических, методических советов, других формах методической работы, в проведении родительских собраний, воспитательных и других внеклассных мероприятий.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3.9. Выполняет правила по охране труда и пожарной безопасности.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3.10. Ведёт в установленном порядке учебную документацию, осуществляет текущий контроль успеваемости и посещаемости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3.11. Организует внеклассные мероприятия с обучающимися.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3.12. Систематически повышает свой профессионализм через самообразование, курсы повышения квалификации и другие формы методической работы.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3.13. Проходит аттестацию раз в пять лет.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4. Права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музыки при исполнении профессиональных обязанностей имеет право: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4.1.Участвовать в управлении образовательным учреждением, защищать свою профессиональную честь и достоинство.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4.2. Свободно выбирать и использовать методики обучения и воспитания,</w:t>
      </w:r>
      <w:r>
        <w:rPr>
          <w:rStyle w:val="apple-converted-space"/>
          <w:color w:val="000000"/>
        </w:rPr>
        <w:t> </w:t>
      </w:r>
      <w:hyperlink r:id="rId29">
        <w:r>
          <w:rPr>
            <w:rStyle w:val="-"/>
            <w:color w:val="000000"/>
            <w:u w:val="none"/>
          </w:rPr>
          <w:t>учебные пособия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материалы, учебники в соответствии с образовательной программой, утвержденной образовательным учреждением, методы оценки знаний обучающихся, воспитанников.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4.3. Представлять на рассмотрение директора учреждения предложения по вопросам своей деятельности.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4.4. Получать от руководителя и специалистов учреждения информацию, необходимую для осуществления своей деятельности.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4.5. Требовать от руководства учреждения оказания содействия в исполнении своих должностных обязанностей.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4.6. На рабочее место, соответствующее требованиям охраны труда, на получение от работодателя достоверной информации об условиях и охране труда на рабочем месте.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    5. Ответственность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ИЗО несёт ответственность: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5.1. За неисполнение или ненадлежащее исполнение без уважительных причин устава и правил внутреннего и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5.2. За полноту и качество реализации образовательных программ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5.2. За применение, в том числе однократное, методов воспитания, связанных с физическим и (или) психическим насилием над личностью обучающегося.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color w:val="000000"/>
        </w:rPr>
        <w:t>5.3. За нарушение правил пожарной безопасности, охраны труда,</w:t>
      </w:r>
      <w:r>
        <w:rPr>
          <w:rStyle w:val="apple-converted-space"/>
          <w:color w:val="000000"/>
        </w:rPr>
        <w:t> </w:t>
      </w:r>
      <w:hyperlink r:id="rId30">
        <w:r>
          <w:rPr>
            <w:rStyle w:val="-"/>
            <w:color w:val="000000"/>
            <w:u w:val="none"/>
          </w:rPr>
          <w:t>санитарных норм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правил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</w:rPr>
      </w:pPr>
      <w:r>
        <w:rPr>
          <w:color w:val="000000"/>
        </w:rPr>
        <w:t>5.4.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обязанностей.</w:t>
      </w:r>
    </w:p>
    <w:p w:rsidR="00691525" w:rsidRDefault="00691525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</w:pPr>
      <w:r>
        <w:rPr>
          <w:b/>
          <w:bCs/>
          <w:color w:val="000000"/>
        </w:rPr>
        <w:t>Требования к квалификации.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Высшее</w:t>
      </w:r>
      <w:r>
        <w:rPr>
          <w:rStyle w:val="apple-converted-space"/>
          <w:color w:val="000000"/>
        </w:rPr>
        <w:t> </w:t>
      </w:r>
      <w:hyperlink r:id="rId31">
        <w:r>
          <w:rPr>
            <w:rStyle w:val="-"/>
            <w:color w:val="000000"/>
            <w:u w:val="none"/>
          </w:rPr>
          <w:t>профессиональное образование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или среднее профессиональное образование по направлению подготовки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работы, владение музыкальным инструментом.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6.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 w:rsidP="00EE240E">
      <w:pPr>
        <w:pStyle w:val="NoSpacing"/>
        <w:ind w:left="-284" w:firstLine="284"/>
      </w:pPr>
      <w:r>
        <w:rPr>
          <w:rFonts w:ascii="Times New Roman" w:hAnsi="Times New Roman" w:cs="Times New Roman"/>
          <w:lang w:eastAsia="ru-RU"/>
        </w:rPr>
        <w:t xml:space="preserve">     Согласовано                                                                            Утверждаю                                                                                                        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Председатель профкома                                         Директор МБОУСОШ №14</w:t>
      </w:r>
    </w:p>
    <w:p w:rsidR="00691525" w:rsidRDefault="00691525" w:rsidP="00EE240E">
      <w:pPr>
        <w:tabs>
          <w:tab w:val="left" w:pos="5032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_________Н.А. Захаренко                                        ______________  Н.В. Шматова</w:t>
      </w:r>
    </w:p>
    <w:p w:rsidR="00691525" w:rsidRDefault="00691525" w:rsidP="00EE240E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Приказ №____ от «____»._____.201__г.                                                                                                                        </w:t>
      </w: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525" w:rsidRDefault="00691525">
      <w:pPr>
        <w:tabs>
          <w:tab w:val="left" w:pos="7680"/>
        </w:tabs>
        <w:spacing w:after="0"/>
        <w:ind w:left="540" w:hanging="21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691525" w:rsidRDefault="00691525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  <w:color w:val="000000"/>
        </w:rPr>
      </w:pP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Должностная инструкция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педагога-психолога с учётом требований ФГОС НОО, ФГОС ООО, ФГОС ОВЗ и ФГОС УО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Настоящая должностная инструкция разработана в соответствии с Законом  «Об образовании в Российской Федерации», Трудовым кодексом РФ, на основе квалификационной характеристики педагога-психолога образовательного учреждения, утвержденной приказом Минздравсоцразвития РФ от 26.08.2010 № 761н.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Педагог-психолог назначается и освобождается от должности директором школы.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Педагог-психолог должен иметь высшее или среднее психологическое образование либо высшее или среднее педагогическое образование с дополнительной специальностью «Психология» без предъявления требований к стажу работы.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Педагог-психолог подчиняется непосредственно директору школы.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1.4. В своей деятельности педагог-психолог руководствуется Конституцией и законами Российской Федерации, решениями Правительства Российской Федерации и органов управления образованием всех уровней по вопросам образования, воспитания, охраны здоровья, профориентации, занятости и социальной защиты обучающихся (воспитанников); трудовым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(контрактом), требованиями ФГОС НОО, ООО, ОВЗ и УО  и рекомендациями по их реализации. Педагог-психолог соблюдает Конвенцию о правах ребенка.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Функции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педагога-психолога являются: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психолого-педагогическое сопровождение образовательного и воспитательного процесса в школе;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2.2. профилактика возникновения социальной дезадаптации;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2.3. оказание психологической, коррекционной помощи обучающимся и другим участникам образовательного процесса.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Должностные обязанности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Педагог-психолог выполняет следующие должностные обязанности: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 осуществляет профессиональную деятельность, направленную на сохранение психического, соматического и социального благополучия обучающихся в процессе воспитания и обучения;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3.2. содействует охране прав обучающихся в соответствии с Конвенцией о правах ребенка и законодательством Российской Федерации;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способствует гармонизации социальной сферы школы и осуществляет превентивные мероприятия по профилактике возникновения социальной дезадаптации;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определяет факторы, препятствующие развитию личности обучающихся, и принимает меры по оказанию им различного вида психологической помощи (психокоррекционной, реабилитационной и консультативной);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оказывает помощь обучающимся, родителям (законным представителям), педагогическому коллективу в решении конкретных психолого-педагогических проблем;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3.6. проводит психологическую диагностику; используя современные образовательные технологии, включая информационные, а также цифровые образовательные ресурсы;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проводит диагностическую, психокоррекционную реабилитационную, консультативную работу,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составляет психолого-педагогические заключения по материалам исследовательских работ с целью ориентации преподавательского коллектива, а также родителей (законных представителей) в проблемах личностного и социального развития обучающихся;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ведет документацию по установленной форме и использует ее исключительно в целях профессиональной деятельности;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 участвует в планировании и разработке развивающих и коррекционных программ образовательной деятельности с учётом индивидуальных и половозрастных особенностей обучающихся, воспитанников, обеспечении уровня подготовки обучающихся, воспитанников, соответствующего требованиям ФГОС НОО, ООО, ОВЗ и УО;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3.11. способствует развитию у обучающихся, воспитанников готовности к ориентации в различных ситуациях жизненного и профессионального самоопределения;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3.12. определяет степень отклонений (умственных, физических, эмоциональных) в развитии обучающихся, а также различного вида нарушений социального развития и проводит их психолого-педагогическую коррекцию;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3.13. формирует психологическую культуру обучающихся, педагогических работников и родителей (законных представителей), в том числе и культуру полового воспитания;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3.14. консультирует работников школы по вопросам практического применения психологии, ориентированной на повышение социально-психологической компетентности обучающихся, педагогических работников, родителей (лиц, их заменяющих);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3.15.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3.16. знает приоритетные направления развития образовательной системы РФ; законы и иные нормативно-правовые акты, регламентирующие образовательную деятельность; современные педагогические технологии продуктивного, дифференцированного, развивающего обучения;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 и т.п.;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3.17.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3.18. выполняет правила и нормы охраны труда, техники безопасности и противопожарной защиты;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3.19. вносит предложения по улучшению и оздоровлению условий проведения образовательного процесса;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3.20. систематически повышает свою профессиональную квалификацию;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3.21. участвует в работе педагогического совета школы и совещаниях, проводимых администрацией школы;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3.22. соблюдает этические нормы поведения в школе, быту, общественных местах, соответствующие общественному положению педагога;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3.23. использует методы формирования основных составляющих компетентности (профессиональной, коммуникативной, информационной, правовой);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3.24. выполняет правила внутреннего трудового распорядка образовательного учреждения;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Права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Педагог-психолог имеет право: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участвовать в управлении школой в порядке, определяемом Уставом школы;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 на защиту профессиональной чести и достоинства;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4.3. знакомиться с жалобами и другими документами, содержащими оценку его работы, давать по ним объяснения;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защищать свои интересы самостоятельно и/ или через представителя, в том числе адвоката, в случае дисциплинарного расследования или служебного расследования, связанного с нарушением педагогом-психологом норм профессиональной этики;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4.5. на конфиденциальность дисциплинарного (служебного) расследования, за исключением случаев, предусмотренных законом;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4.6. свободно выбирать и использовать методы и методики психолого-педагогической работы;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4.7. повышать квалификацию;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4.8. </w:t>
      </w:r>
      <w:r>
        <w:rPr>
          <w:rFonts w:ascii="Times New Roman" w:hAnsi="Times New Roman" w:cs="Times New Roman"/>
          <w:color w:val="000000"/>
          <w:sz w:val="24"/>
          <w:szCs w:val="24"/>
        </w:rPr>
        <w:t>аттестоваться на добровольной основе на соответствующую квалификационную категорию и получить ее в случае успешного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прохождения аттестации;</w:t>
      </w:r>
    </w:p>
    <w:p w:rsidR="00691525" w:rsidRDefault="006915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Ответственность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5.1. В установленном законодательством Российской Федерации порядке педагог-психолог несет ответственность за жизнь и здоровье обучающихся во время индивидуальных и групповых консультаций и иных психолого-педагогических мероприятий, а также за нарушение прав и свобод обучающихся во время проведения подобных мероприятий.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педагог-психолог несет дисциплинарную ответственность в порядке, определенном трудовым законодательством Российской Федерации.</w:t>
      </w:r>
    </w:p>
    <w:p w:rsidR="00691525" w:rsidRDefault="00691525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5.3. За применение, в том числе однократное, методов воспитания связанных с физическим и (или) психическим насилием над личностью обучающегося (воспитанника), а также совершение иного аморального проступка педагог-психолог может быть освобожден от занимаемой должности в соответствии с трудовым законодательством и Законом  «Об образовании в Российской Федерации». Увольнение за данный проступок не является мерой дисциплинарной ответственности.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педагог-психолог несет материальную ответственность в порядке и в пределах, установленных трудовым и (или) гражданским законодательством Российской Федерации.</w:t>
      </w:r>
    </w:p>
    <w:p w:rsidR="00691525" w:rsidRDefault="00691525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6. Взаимоотношения. Связи по должности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Педагог-психолог: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6.1. работает по графику, составленному, исходя из 36-часовой рабочей недели, и утвержденному директором школы;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6.2. планирует свою работу на каждый учебный год и каждую учебную четверть. План утверждается директором школы не позднее пяти дней с начала планируемого периода;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6.3. представляет директору школы письменный отчет о своей деятельности каждую четверть и по окончании учебного года;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6.4. получает от администрации школы материалы нормативно-правового и организационно-методического характера;</w:t>
      </w:r>
    </w:p>
    <w:p w:rsidR="00691525" w:rsidRDefault="00691525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6.5. систематически обменивается информацией по вопросам, входящим в его компетенцию, с администрацией, педагогическими и медицинскими работниками школы, родителями (законными представителями) обучающихся.</w:t>
      </w: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Срок действия данной инструкции – до внесения соответствующих изменений.</w:t>
      </w: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ознакомлен:</w:t>
      </w:r>
    </w:p>
    <w:p w:rsidR="00691525" w:rsidRDefault="006915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 (подпись учителя)  _________________(расшифровка)      _______ (дата)</w:t>
      </w: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ind w:firstLine="36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widowControl w:val="0"/>
        <w:tabs>
          <w:tab w:val="left" w:pos="720"/>
          <w:tab w:val="left" w:pos="900"/>
          <w:tab w:val="left" w:pos="12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1525" w:rsidRDefault="00691525">
      <w:pPr>
        <w:spacing w:before="120" w:after="120" w:line="240" w:lineRule="auto"/>
        <w:ind w:firstLine="709"/>
        <w:jc w:val="both"/>
      </w:pPr>
    </w:p>
    <w:sectPr w:rsidR="00691525" w:rsidSect="00B946FA">
      <w:pgSz w:w="11906" w:h="16838"/>
      <w:pgMar w:top="993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A4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9123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22920608"/>
    <w:multiLevelType w:val="multilevel"/>
    <w:tmpl w:val="FFFFFFFF"/>
    <w:lvl w:ilvl="0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6FA"/>
    <w:rsid w:val="003706F3"/>
    <w:rsid w:val="005A1376"/>
    <w:rsid w:val="00691525"/>
    <w:rsid w:val="00B946FA"/>
    <w:rsid w:val="00EE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6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Pr>
      <w:rFonts w:cs="Times New Roman"/>
    </w:r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customStyle="1" w:styleId="a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a0">
    <w:name w:val="Верхний колонтитул Знак"/>
    <w:basedOn w:val="DefaultParagraphFont"/>
    <w:uiPriority w:val="99"/>
    <w:rPr>
      <w:rFonts w:cs="Times New Roman"/>
    </w:rPr>
  </w:style>
  <w:style w:type="character" w:customStyle="1" w:styleId="a1">
    <w:name w:val="Нижний колонтитул Знак"/>
    <w:basedOn w:val="DefaultParagraphFont"/>
    <w:uiPriority w:val="99"/>
    <w:rPr>
      <w:rFonts w:cs="Times New Roman"/>
    </w:rPr>
  </w:style>
  <w:style w:type="character" w:customStyle="1" w:styleId="ListLabel1">
    <w:name w:val="ListLabel 1"/>
    <w:uiPriority w:val="99"/>
    <w:rsid w:val="00B946FA"/>
  </w:style>
  <w:style w:type="character" w:customStyle="1" w:styleId="ListLabel2">
    <w:name w:val="ListLabel 2"/>
    <w:uiPriority w:val="99"/>
    <w:rsid w:val="00B946FA"/>
  </w:style>
  <w:style w:type="character" w:customStyle="1" w:styleId="ListLabel3">
    <w:name w:val="ListLabel 3"/>
    <w:uiPriority w:val="99"/>
    <w:rsid w:val="00B946FA"/>
  </w:style>
  <w:style w:type="character" w:customStyle="1" w:styleId="ListLabel4">
    <w:name w:val="ListLabel 4"/>
    <w:uiPriority w:val="99"/>
    <w:rsid w:val="00B946FA"/>
    <w:rPr>
      <w:sz w:val="18"/>
    </w:rPr>
  </w:style>
  <w:style w:type="character" w:customStyle="1" w:styleId="ListLabel5">
    <w:name w:val="ListLabel 5"/>
    <w:uiPriority w:val="99"/>
    <w:rsid w:val="00B946FA"/>
  </w:style>
  <w:style w:type="character" w:customStyle="1" w:styleId="ListLabel6">
    <w:name w:val="ListLabel 6"/>
    <w:uiPriority w:val="99"/>
    <w:rsid w:val="00B946FA"/>
  </w:style>
  <w:style w:type="character" w:customStyle="1" w:styleId="ListLabel7">
    <w:name w:val="ListLabel 7"/>
    <w:uiPriority w:val="99"/>
    <w:rsid w:val="00B946FA"/>
  </w:style>
  <w:style w:type="paragraph" w:customStyle="1" w:styleId="a2">
    <w:name w:val="Заголовок"/>
    <w:basedOn w:val="Normal"/>
    <w:next w:val="BodyText"/>
    <w:uiPriority w:val="99"/>
    <w:rsid w:val="00B946FA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946F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726A"/>
    <w:rPr>
      <w:lang w:eastAsia="en-US"/>
    </w:rPr>
  </w:style>
  <w:style w:type="paragraph" w:styleId="List">
    <w:name w:val="List"/>
    <w:basedOn w:val="BodyText"/>
    <w:uiPriority w:val="99"/>
    <w:rsid w:val="00B946FA"/>
    <w:rPr>
      <w:rFonts w:cs="Mangal"/>
    </w:rPr>
  </w:style>
  <w:style w:type="paragraph" w:styleId="Caption">
    <w:name w:val="caption"/>
    <w:basedOn w:val="Normal"/>
    <w:uiPriority w:val="99"/>
    <w:qFormat/>
    <w:rsid w:val="00B946F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B946FA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Style3">
    <w:name w:val="Style3"/>
    <w:basedOn w:val="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26A"/>
    <w:rPr>
      <w:rFonts w:ascii="Times New Roman" w:hAnsi="Times New Roman"/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726A"/>
    <w:rPr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726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onstitutciya_rossijskoj_federatcii/" TargetMode="External"/><Relationship Id="rId13" Type="http://schemas.openxmlformats.org/officeDocument/2006/relationships/hyperlink" Target="http://pandia.ru/text/category/obrazovatelmznie_programmi/" TargetMode="External"/><Relationship Id="rId18" Type="http://schemas.openxmlformats.org/officeDocument/2006/relationships/hyperlink" Target="http://pandia.ru/text/category/professionalmznoe_obrazovanie/" TargetMode="External"/><Relationship Id="rId26" Type="http://schemas.openxmlformats.org/officeDocument/2006/relationships/hyperlink" Target="http://pandia.ru/text/category/obrazovatelmznie_programm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andia.ru/text/category/konstitutciya_rossijskoj_federatcii/" TargetMode="External"/><Relationship Id="rId7" Type="http://schemas.openxmlformats.org/officeDocument/2006/relationships/hyperlink" Target="http://pandia.ru/text/category/avgust_2010_g_/" TargetMode="External"/><Relationship Id="rId12" Type="http://schemas.openxmlformats.org/officeDocument/2006/relationships/hyperlink" Target="http://pandia.ru/text/category/vospitatelmznaya_rabota/" TargetMode="External"/><Relationship Id="rId17" Type="http://schemas.openxmlformats.org/officeDocument/2006/relationships/hyperlink" Target="http://pandia.ru/text/category/sanitarnie_normi/" TargetMode="External"/><Relationship Id="rId25" Type="http://schemas.openxmlformats.org/officeDocument/2006/relationships/hyperlink" Target="http://pandia.ru/text/category/vospitatelmznaya_rabota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uchebnie_posobiya/" TargetMode="External"/><Relationship Id="rId20" Type="http://schemas.openxmlformats.org/officeDocument/2006/relationships/hyperlink" Target="http://pandia.ru/text/category/avgust_2010_g_/" TargetMode="External"/><Relationship Id="rId29" Type="http://schemas.openxmlformats.org/officeDocument/2006/relationships/hyperlink" Target="http://pandia.ru/text/category/uchebnie_posobiy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sotcialmzno_yekonomicheskoe_razvitie/" TargetMode="External"/><Relationship Id="rId11" Type="http://schemas.openxmlformats.org/officeDocument/2006/relationships/hyperlink" Target="http://pandia.ru/text/category/razvitie_rebenka/" TargetMode="External"/><Relationship Id="rId24" Type="http://schemas.openxmlformats.org/officeDocument/2006/relationships/hyperlink" Target="http://pandia.ru/text/category/razvitie_rebenka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mir02.ru/" TargetMode="External"/><Relationship Id="rId15" Type="http://schemas.openxmlformats.org/officeDocument/2006/relationships/hyperlink" Target="http://pandia.ru/text/category/obsheobrazovatelmznie_programmi/" TargetMode="External"/><Relationship Id="rId23" Type="http://schemas.openxmlformats.org/officeDocument/2006/relationships/hyperlink" Target="http://pandia.ru/text/category/obrazovatelmznaya_deyatelmznostmz/" TargetMode="External"/><Relationship Id="rId28" Type="http://schemas.openxmlformats.org/officeDocument/2006/relationships/hyperlink" Target="http://pandia.ru/text/category/obsheobrazovatelmznie_programmi/" TargetMode="External"/><Relationship Id="rId10" Type="http://schemas.openxmlformats.org/officeDocument/2006/relationships/hyperlink" Target="http://pandia.ru/text/category/obrazovatelmznaya_deyatelmznostmz/" TargetMode="External"/><Relationship Id="rId19" Type="http://schemas.openxmlformats.org/officeDocument/2006/relationships/hyperlink" Target="http://pandia.ru/text/category/sotcialmzno_yekonomicheskoe_razvitie/" TargetMode="External"/><Relationship Id="rId31" Type="http://schemas.openxmlformats.org/officeDocument/2006/relationships/hyperlink" Target="http://pandia.ru/text/category/professionalmznoe_obrazovan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trudovie_dogovora/" TargetMode="External"/><Relationship Id="rId14" Type="http://schemas.openxmlformats.org/officeDocument/2006/relationships/hyperlink" Target="http://pandia.ru/text/category/rabochie_programmi_po_muzike/" TargetMode="External"/><Relationship Id="rId22" Type="http://schemas.openxmlformats.org/officeDocument/2006/relationships/hyperlink" Target="http://pandia.ru/text/category/trudovie_dogovora/" TargetMode="External"/><Relationship Id="rId27" Type="http://schemas.openxmlformats.org/officeDocument/2006/relationships/hyperlink" Target="http://pandia.ru/text/category/rabochie_programmi_po_muzike/" TargetMode="External"/><Relationship Id="rId30" Type="http://schemas.openxmlformats.org/officeDocument/2006/relationships/hyperlink" Target="http://pandia.ru/text/category/sanitarnie_nor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772</TotalTime>
  <Pages>33</Pages>
  <Words>12803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1</cp:lastModifiedBy>
  <cp:revision>21</cp:revision>
  <cp:lastPrinted>2019-02-05T16:58:00Z</cp:lastPrinted>
  <dcterms:created xsi:type="dcterms:W3CDTF">2017-03-31T04:09:00Z</dcterms:created>
  <dcterms:modified xsi:type="dcterms:W3CDTF">2019-02-05T16:59:00Z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